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4FE64" w14:textId="77777777" w:rsidR="00DA3300" w:rsidRDefault="00DA3300" w:rsidP="00DA330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PALMER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9BFF3B4" w14:textId="77777777" w:rsidR="00DA3300" w:rsidRDefault="00DA3300" w:rsidP="00DA330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03F53522" w14:textId="77777777" w:rsidR="00DA3300" w:rsidRDefault="00DA3300" w:rsidP="00DA3300">
      <w:pPr>
        <w:pStyle w:val="NoSpacing"/>
        <w:jc w:val="both"/>
        <w:rPr>
          <w:rFonts w:cs="Times New Roman"/>
          <w:szCs w:val="24"/>
        </w:rPr>
      </w:pPr>
    </w:p>
    <w:p w14:paraId="71040CAD" w14:textId="77777777" w:rsidR="00DA3300" w:rsidRDefault="00DA3300" w:rsidP="00DA3300">
      <w:pPr>
        <w:pStyle w:val="NoSpacing"/>
        <w:jc w:val="both"/>
        <w:rPr>
          <w:rFonts w:cs="Times New Roman"/>
          <w:szCs w:val="24"/>
        </w:rPr>
      </w:pPr>
    </w:p>
    <w:p w14:paraId="436732F2" w14:textId="77777777" w:rsidR="00DA3300" w:rsidRDefault="00DA3300" w:rsidP="00DA330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</w:t>
      </w:r>
      <w:proofErr w:type="spellStart"/>
      <w:r>
        <w:rPr>
          <w:rFonts w:cs="Times New Roman"/>
          <w:szCs w:val="24"/>
        </w:rPr>
        <w:t>cessavit</w:t>
      </w:r>
      <w:proofErr w:type="spellEnd"/>
      <w:r>
        <w:rPr>
          <w:rFonts w:cs="Times New Roman"/>
          <w:szCs w:val="24"/>
        </w:rPr>
        <w:t xml:space="preserve"> per biennium against William Page of</w:t>
      </w:r>
    </w:p>
    <w:p w14:paraId="691A4F8B" w14:textId="77777777" w:rsidR="00DA3300" w:rsidRDefault="00DA3300" w:rsidP="00DA330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Charwelton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>(q.v.).</w:t>
      </w:r>
    </w:p>
    <w:p w14:paraId="316A7B56" w14:textId="77777777" w:rsidR="00DA3300" w:rsidRDefault="00DA3300" w:rsidP="00DA330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D0A6509" w14:textId="77777777" w:rsidR="00DA3300" w:rsidRDefault="00DA3300" w:rsidP="00DA3300">
      <w:pPr>
        <w:pStyle w:val="NoSpacing"/>
        <w:jc w:val="both"/>
        <w:rPr>
          <w:rFonts w:cs="Times New Roman"/>
          <w:szCs w:val="24"/>
        </w:rPr>
      </w:pPr>
    </w:p>
    <w:p w14:paraId="72D2FF74" w14:textId="77777777" w:rsidR="00DA3300" w:rsidRDefault="00DA3300" w:rsidP="00DA3300">
      <w:pPr>
        <w:pStyle w:val="NoSpacing"/>
        <w:jc w:val="both"/>
        <w:rPr>
          <w:rFonts w:cs="Times New Roman"/>
          <w:szCs w:val="24"/>
        </w:rPr>
      </w:pPr>
    </w:p>
    <w:p w14:paraId="239F08A4" w14:textId="77777777" w:rsidR="00DA3300" w:rsidRDefault="00DA3300" w:rsidP="00DA330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5 October 2022</w:t>
      </w:r>
    </w:p>
    <w:p w14:paraId="32C4634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76499" w14:textId="77777777" w:rsidR="00DA3300" w:rsidRDefault="00DA3300" w:rsidP="009139A6">
      <w:r>
        <w:separator/>
      </w:r>
    </w:p>
  </w:endnote>
  <w:endnote w:type="continuationSeparator" w:id="0">
    <w:p w14:paraId="301C506D" w14:textId="77777777" w:rsidR="00DA3300" w:rsidRDefault="00DA33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10D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7A6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525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22191" w14:textId="77777777" w:rsidR="00DA3300" w:rsidRDefault="00DA3300" w:rsidP="009139A6">
      <w:r>
        <w:separator/>
      </w:r>
    </w:p>
  </w:footnote>
  <w:footnote w:type="continuationSeparator" w:id="0">
    <w:p w14:paraId="0FE565B9" w14:textId="77777777" w:rsidR="00DA3300" w:rsidRDefault="00DA33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3E3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69C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9C8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30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A330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84B93"/>
  <w15:chartTrackingRefBased/>
  <w15:docId w15:val="{AA15566B-74A7-4E5F-BCB7-A7572F5F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A33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2022-12-05T16:00:00Z</dcterms:created>
  <dcterms:modified xsi:type="dcterms:W3CDTF">2022-12-05T16:00:00Z</dcterms:modified>
</cp:coreProperties>
</file>